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494" w:rsidRPr="002C7F7A" w:rsidRDefault="00223494" w:rsidP="002C7F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F7A">
        <w:rPr>
          <w:rFonts w:ascii="Times New Roman" w:hAnsi="Times New Roman"/>
          <w:b/>
          <w:sz w:val="24"/>
          <w:szCs w:val="24"/>
        </w:rPr>
        <w:t>Ключи по экономике. 5 класс</w:t>
      </w:r>
      <w:r w:rsidRPr="002C7F7A">
        <w:rPr>
          <w:rFonts w:ascii="Times New Roman" w:hAnsi="Times New Roman"/>
          <w:sz w:val="24"/>
          <w:szCs w:val="24"/>
        </w:rPr>
        <w:t xml:space="preserve">.  </w:t>
      </w:r>
    </w:p>
    <w:p w:rsidR="00223494" w:rsidRPr="002C7F7A" w:rsidRDefault="00223494" w:rsidP="002C7F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F7A">
        <w:rPr>
          <w:rFonts w:ascii="Times New Roman" w:hAnsi="Times New Roman"/>
          <w:sz w:val="24"/>
          <w:szCs w:val="24"/>
        </w:rPr>
        <w:t>А. 1в, 2в,3в,4в,5в.</w:t>
      </w:r>
    </w:p>
    <w:p w:rsidR="00223494" w:rsidRPr="002C7F7A" w:rsidRDefault="00223494" w:rsidP="002C7F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F7A">
        <w:rPr>
          <w:rFonts w:ascii="Times New Roman" w:hAnsi="Times New Roman"/>
          <w:sz w:val="24"/>
          <w:szCs w:val="24"/>
        </w:rPr>
        <w:t>В. 1абд, 2аг, 3вгд, 5д.</w:t>
      </w:r>
    </w:p>
    <w:p w:rsidR="00223494" w:rsidRPr="002C7F7A" w:rsidRDefault="00223494" w:rsidP="002C7F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F7A">
        <w:rPr>
          <w:rFonts w:ascii="Times New Roman" w:hAnsi="Times New Roman"/>
          <w:sz w:val="24"/>
          <w:szCs w:val="24"/>
        </w:rPr>
        <w:t>Задача1. 4 учебника.</w:t>
      </w:r>
    </w:p>
    <w:p w:rsidR="00223494" w:rsidRPr="002C7F7A" w:rsidRDefault="00223494" w:rsidP="002C7F7A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2C7F7A">
        <w:rPr>
          <w:rFonts w:ascii="Times New Roman" w:hAnsi="Times New Roman"/>
          <w:sz w:val="24"/>
          <w:szCs w:val="24"/>
        </w:rPr>
        <w:t>Задача2. На 12 шт.</w:t>
      </w:r>
    </w:p>
    <w:p w:rsidR="00223494" w:rsidRPr="00505EEF" w:rsidRDefault="00223494" w:rsidP="002C7F7A">
      <w:pPr>
        <w:spacing w:after="0" w:line="240" w:lineRule="auto"/>
        <w:rPr>
          <w:rFonts w:ascii="Times New Roman" w:hAnsi="Times New Roman"/>
        </w:rPr>
      </w:pPr>
      <w:r w:rsidRPr="002C7F7A">
        <w:rPr>
          <w:rFonts w:ascii="Times New Roman" w:hAnsi="Times New Roman"/>
          <w:sz w:val="24"/>
          <w:szCs w:val="24"/>
        </w:rPr>
        <w:t>Задача3. 21 ученик остался у Кота, 149 человек осталось у Мальвины</w:t>
      </w:r>
      <w:r w:rsidRPr="00505EEF">
        <w:rPr>
          <w:rFonts w:ascii="Times New Roman" w:hAnsi="Times New Roman"/>
        </w:rPr>
        <w:t>.</w:t>
      </w:r>
    </w:p>
    <w:p w:rsidR="00223494" w:rsidRPr="002C7F7A" w:rsidRDefault="00223494" w:rsidP="002C7F7A">
      <w:pPr>
        <w:rPr>
          <w:rFonts w:ascii="Times New Roman" w:hAnsi="Times New Roman"/>
          <w:lang w:val="en-US"/>
        </w:rPr>
      </w:pPr>
      <w:r w:rsidRPr="002C7F7A">
        <w:t xml:space="preserve"> </w:t>
      </w:r>
    </w:p>
    <w:p w:rsidR="00223494" w:rsidRPr="00E666B9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  <w:rPr>
          <w:b/>
        </w:rPr>
      </w:pPr>
      <w:r w:rsidRPr="00E666B9">
        <w:rPr>
          <w:b/>
        </w:rPr>
        <w:t xml:space="preserve">Ключи по экономике. 6 класс. </w:t>
      </w:r>
      <w:r w:rsidRPr="002C7F7A">
        <w:rPr>
          <w:b/>
        </w:rPr>
        <w:t xml:space="preserve"> </w:t>
      </w:r>
      <w:r w:rsidRPr="00E666B9">
        <w:rPr>
          <w:b/>
        </w:rPr>
        <w:t>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1б, 2г, 3в, 4в, 5в, 6б, 7г, 8б, 9б,10а.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Задача 1. 5 роз. Остаток 100 рублей.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Задача 2. 30 рублей экономия.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Задача 3.  25 костюмов.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Задача 4. 3 месяца.</w:t>
      </w:r>
    </w:p>
    <w:p w:rsidR="00223494" w:rsidRPr="006F274C" w:rsidRDefault="00223494" w:rsidP="002C7F7A">
      <w:pPr>
        <w:pStyle w:val="ListParagraph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223494" w:rsidRPr="002036BA" w:rsidRDefault="00223494" w:rsidP="002036B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23494" w:rsidRPr="002C7F7A" w:rsidRDefault="00223494" w:rsidP="002C7F7A">
      <w:pPr>
        <w:pStyle w:val="book"/>
        <w:shd w:val="clear" w:color="auto" w:fill="FDFEFF"/>
        <w:spacing w:before="0" w:beforeAutospacing="0" w:after="0" w:afterAutospacing="0" w:line="245" w:lineRule="atLeast"/>
        <w:jc w:val="both"/>
        <w:rPr>
          <w:b/>
          <w:lang w:val="en-US"/>
        </w:rPr>
      </w:pPr>
    </w:p>
    <w:p w:rsidR="00223494" w:rsidRPr="00E666B9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  <w:rPr>
          <w:b/>
        </w:rPr>
      </w:pPr>
      <w:r w:rsidRPr="00E666B9">
        <w:rPr>
          <w:b/>
        </w:rPr>
        <w:t xml:space="preserve">Ключи по экономике.7 класс. </w:t>
      </w:r>
      <w:r>
        <w:rPr>
          <w:b/>
          <w:lang w:val="en-US"/>
        </w:rPr>
        <w:t xml:space="preserve"> </w:t>
      </w:r>
      <w:r w:rsidRPr="00E666B9">
        <w:rPr>
          <w:b/>
        </w:rPr>
        <w:t>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1в, 2в, 3б, 4г, 5б, 6б, 7а, 8г, 9б, 10в.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Задача1. 1200 рублей.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Задача 2. 312 перьев.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Задача 3. 12031 рубль.</w:t>
      </w: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  <w:r>
        <w:t>Задача 4. Не изменится.</w:t>
      </w:r>
    </w:p>
    <w:p w:rsidR="00223494" w:rsidRPr="002C7F7A" w:rsidRDefault="00223494" w:rsidP="00F31B4A">
      <w:pPr>
        <w:pStyle w:val="book"/>
        <w:shd w:val="clear" w:color="auto" w:fill="FDFEFF"/>
        <w:spacing w:line="245" w:lineRule="atLeast"/>
        <w:ind w:left="720"/>
        <w:jc w:val="both"/>
        <w:rPr>
          <w:lang w:val="en-US"/>
        </w:rPr>
      </w:pPr>
      <w:r>
        <w:rPr>
          <w:lang w:val="en-US"/>
        </w:rPr>
        <w:t xml:space="preserve"> </w:t>
      </w:r>
    </w:p>
    <w:p w:rsidR="00223494" w:rsidRDefault="00223494" w:rsidP="00F31B4A">
      <w:pPr>
        <w:pStyle w:val="book"/>
        <w:shd w:val="clear" w:color="auto" w:fill="FDFEFF"/>
        <w:spacing w:before="0" w:beforeAutospacing="0" w:after="0" w:afterAutospacing="0" w:line="245" w:lineRule="atLeast"/>
        <w:ind w:left="72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Pr="002E49D2" w:rsidRDefault="00223494" w:rsidP="002E49D2">
      <w:pPr>
        <w:pStyle w:val="book"/>
        <w:shd w:val="clear" w:color="auto" w:fill="FDFEFF"/>
        <w:spacing w:before="0" w:beforeAutospacing="0" w:after="0" w:afterAutospacing="0" w:line="245" w:lineRule="atLeast"/>
        <w:ind w:firstLine="360"/>
        <w:jc w:val="both"/>
      </w:pPr>
    </w:p>
    <w:p w:rsidR="00223494" w:rsidRDefault="00223494"/>
    <w:sectPr w:rsidR="00223494" w:rsidSect="00232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DF3D8D"/>
    <w:multiLevelType w:val="hybridMultilevel"/>
    <w:tmpl w:val="426A397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3A8A0E5B"/>
    <w:multiLevelType w:val="hybridMultilevel"/>
    <w:tmpl w:val="7D361C9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9B60A28"/>
    <w:multiLevelType w:val="hybridMultilevel"/>
    <w:tmpl w:val="B6627E20"/>
    <w:lvl w:ilvl="0" w:tplc="FFB45946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48A9226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684CB5AC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F66E7E54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F59AD63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B9EF82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70E6C810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AC3E3312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9B7C86B6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53364"/>
    <w:rsid w:val="000F15FC"/>
    <w:rsid w:val="002036BA"/>
    <w:rsid w:val="00223494"/>
    <w:rsid w:val="00232BDF"/>
    <w:rsid w:val="002C7F7A"/>
    <w:rsid w:val="002E49D2"/>
    <w:rsid w:val="0034691A"/>
    <w:rsid w:val="003D6AFB"/>
    <w:rsid w:val="00505EEF"/>
    <w:rsid w:val="006F274C"/>
    <w:rsid w:val="00764842"/>
    <w:rsid w:val="00B53364"/>
    <w:rsid w:val="00C0319D"/>
    <w:rsid w:val="00CF2D7B"/>
    <w:rsid w:val="00E666B9"/>
    <w:rsid w:val="00F31B4A"/>
    <w:rsid w:val="00F769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BDF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ok">
    <w:name w:val="book"/>
    <w:basedOn w:val="Normal"/>
    <w:uiPriority w:val="99"/>
    <w:rsid w:val="002E49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6F274C"/>
    <w:pPr>
      <w:ind w:left="720"/>
      <w:contextualSpacing/>
    </w:pPr>
  </w:style>
  <w:style w:type="paragraph" w:styleId="NormalWeb">
    <w:name w:val="Normal (Web)"/>
    <w:basedOn w:val="Normal"/>
    <w:uiPriority w:val="99"/>
    <w:semiHidden/>
    <w:rsid w:val="00F31B4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6084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084436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084437">
          <w:marLeft w:val="57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6084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4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47</TotalTime>
  <Pages>1</Pages>
  <Words>81</Words>
  <Characters>468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Admin</cp:lastModifiedBy>
  <cp:revision>13</cp:revision>
  <dcterms:created xsi:type="dcterms:W3CDTF">2013-09-30T15:18:00Z</dcterms:created>
  <dcterms:modified xsi:type="dcterms:W3CDTF">2015-10-01T18:51:00Z</dcterms:modified>
</cp:coreProperties>
</file>